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C3B0B" w14:textId="3F108CCC" w:rsidR="00BA00AB" w:rsidRDefault="00ED3CB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SHIRBURN</w:t>
      </w:r>
      <w:r>
        <w:rPr>
          <w:rFonts w:ascii="Times New Roman" w:hAnsi="Times New Roman" w:cs="Times New Roman"/>
          <w:sz w:val="24"/>
          <w:szCs w:val="24"/>
        </w:rPr>
        <w:t xml:space="preserve">      (d.1437-41)</w:t>
      </w:r>
    </w:p>
    <w:p w14:paraId="78F63E5B" w14:textId="674545B2" w:rsidR="00ED3CB8" w:rsidRDefault="00ED3CB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Mitton in Craven.</w:t>
      </w:r>
    </w:p>
    <w:p w14:paraId="678F9C4C" w14:textId="0B6BF943" w:rsidR="00ED3CB8" w:rsidRDefault="00ED3CB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463729" w14:textId="48BF0619" w:rsidR="00ED3CB8" w:rsidRDefault="00ED3CB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59BDA1" w14:textId="1A83FF97" w:rsidR="00ED3CB8" w:rsidRDefault="00ED3CB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Agnes(q.v.).    (W.Y.R. p.150)</w:t>
      </w:r>
    </w:p>
    <w:p w14:paraId="54F0FD66" w14:textId="3C361F13" w:rsidR="00ED3CB8" w:rsidRDefault="00ED3CB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5300C3" w14:textId="2250D8B0" w:rsidR="00ED3CB8" w:rsidRDefault="00ED3CB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9592FD" w14:textId="4798CD39" w:rsidR="00ED3CB8" w:rsidRDefault="00ED3CB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Jan.1437</w:t>
      </w:r>
      <w:r>
        <w:rPr>
          <w:rFonts w:ascii="Times New Roman" w:hAnsi="Times New Roman" w:cs="Times New Roman"/>
          <w:sz w:val="24"/>
          <w:szCs w:val="24"/>
        </w:rPr>
        <w:tab/>
        <w:t>He made his Will.   (ibid.)</w:t>
      </w:r>
    </w:p>
    <w:p w14:paraId="4C05E304" w14:textId="4110ED6B" w:rsidR="00ED3CB8" w:rsidRDefault="00ED3CB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Jun.1441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4170FB43" w14:textId="26640791" w:rsidR="00ED3CB8" w:rsidRDefault="00ED3CB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83116D" w14:textId="4D4074F0" w:rsidR="00ED3CB8" w:rsidRDefault="00ED3CB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D2FC12" w14:textId="15C43473" w:rsidR="00ED3CB8" w:rsidRPr="00ED3CB8" w:rsidRDefault="00ED3CB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July 2022</w:t>
      </w:r>
    </w:p>
    <w:sectPr w:rsidR="00ED3CB8" w:rsidRPr="00ED3CB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B4C19" w14:textId="77777777" w:rsidR="00ED3CB8" w:rsidRDefault="00ED3CB8" w:rsidP="009139A6">
      <w:r>
        <w:separator/>
      </w:r>
    </w:p>
  </w:endnote>
  <w:endnote w:type="continuationSeparator" w:id="0">
    <w:p w14:paraId="067E3061" w14:textId="77777777" w:rsidR="00ED3CB8" w:rsidRDefault="00ED3CB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109F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C616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5295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205D6" w14:textId="77777777" w:rsidR="00ED3CB8" w:rsidRDefault="00ED3CB8" w:rsidP="009139A6">
      <w:r>
        <w:separator/>
      </w:r>
    </w:p>
  </w:footnote>
  <w:footnote w:type="continuationSeparator" w:id="0">
    <w:p w14:paraId="0E5DCD13" w14:textId="77777777" w:rsidR="00ED3CB8" w:rsidRDefault="00ED3CB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376C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EB87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9166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CB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D3CB8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97534"/>
  <w15:chartTrackingRefBased/>
  <w15:docId w15:val="{10B1EE5D-362A-4AF5-8158-51EF37CF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2022-07-02T06:52:00Z</dcterms:created>
  <dcterms:modified xsi:type="dcterms:W3CDTF">2022-07-02T06:55:00Z</dcterms:modified>
</cp:coreProperties>
</file>